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375"/>
        <w:gridCol w:w="425"/>
        <w:gridCol w:w="709"/>
        <w:gridCol w:w="1113"/>
        <w:gridCol w:w="1155"/>
        <w:gridCol w:w="263"/>
        <w:gridCol w:w="982"/>
        <w:gridCol w:w="1115"/>
        <w:gridCol w:w="1799"/>
      </w:tblGrid>
      <w:tr w:rsidR="00D569F8" w:rsidRPr="00A94106" w14:paraId="701E5D27" w14:textId="77777777" w:rsidTr="009D4112">
        <w:trPr>
          <w:trHeight w:val="1545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14:paraId="71608D21" w14:textId="77777777" w:rsidR="00D569F8" w:rsidRPr="00A94106" w:rsidRDefault="00D93079" w:rsidP="00B85BAD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600043DA" wp14:editId="0537FA29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  <w:gridSpan w:val="3"/>
            <w:tcBorders>
              <w:top w:val="single" w:sz="6" w:space="0" w:color="auto"/>
            </w:tcBorders>
            <w:vAlign w:val="center"/>
          </w:tcPr>
          <w:p w14:paraId="201321AD" w14:textId="77777777" w:rsidR="00D569F8" w:rsidRDefault="009D4112" w:rsidP="00D93079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4"/>
              </w:rPr>
            </w:pPr>
            <w:r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FORSVARS</w:t>
            </w:r>
            <w:r w:rsidR="006B394C" w:rsidRPr="009D4112"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MATERIELL</w:t>
            </w:r>
          </w:p>
          <w:p w14:paraId="18FFB8E6" w14:textId="77777777" w:rsidR="009D4112" w:rsidRPr="009D4112" w:rsidRDefault="009D4112" w:rsidP="00D93079">
            <w:pPr>
              <w:jc w:val="center"/>
              <w:rPr>
                <w:rFonts w:ascii="FORSVARET-Bold" w:hAnsi="FORSVARET-Bold"/>
                <w:b/>
                <w:sz w:val="18"/>
              </w:rPr>
            </w:pPr>
          </w:p>
        </w:tc>
        <w:tc>
          <w:tcPr>
            <w:tcW w:w="46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651B3C" w14:textId="77777777" w:rsidR="00D569F8" w:rsidRDefault="00D569F8" w:rsidP="00835EB0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B394C">
              <w:rPr>
                <w:rFonts w:asciiTheme="majorHAnsi" w:hAnsiTheme="majorHAnsi"/>
                <w:b/>
                <w:sz w:val="28"/>
              </w:rPr>
              <w:t>ENDRINGSAVTALE</w:t>
            </w:r>
          </w:p>
          <w:p w14:paraId="32D291CF" w14:textId="77777777" w:rsidR="009D4112" w:rsidRPr="006B394C" w:rsidRDefault="009D4112" w:rsidP="00835EB0">
            <w:pPr>
              <w:jc w:val="center"/>
              <w:rPr>
                <w:rFonts w:asciiTheme="majorHAnsi" w:hAnsiTheme="majorHAnsi"/>
                <w:sz w:val="18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33070D7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Løpende 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endringsnr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0465BC41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4DF3BC6A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1A900E32" w14:textId="77777777" w:rsidR="00D569F8" w:rsidRPr="008076C9" w:rsidRDefault="00D569F8" w:rsidP="00B85BAD">
            <w:pPr>
              <w:jc w:val="center"/>
              <w:rPr>
                <w:rFonts w:ascii="Myriad Pro" w:hAnsi="Myriad Pro"/>
                <w:b/>
              </w:rPr>
            </w:pPr>
          </w:p>
          <w:p w14:paraId="237D45EB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</w:p>
          <w:p w14:paraId="17F0133A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4156949E" w14:textId="77777777" w:rsidTr="005C2347">
        <w:trPr>
          <w:trHeight w:val="635"/>
        </w:trPr>
        <w:tc>
          <w:tcPr>
            <w:tcW w:w="2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8D2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Kontrakts-/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Bestillingsnr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.:</w:t>
            </w:r>
          </w:p>
          <w:p w14:paraId="0F7B6E2E" w14:textId="000C294B" w:rsidR="005D3C06" w:rsidRPr="0084291C" w:rsidRDefault="00E164EB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FSP FMA IKT 2024016993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E94DC" w14:textId="77777777"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Eksemplar nummer</w:t>
            </w:r>
          </w:p>
          <w:p w14:paraId="34E16D9A" w14:textId="77777777" w:rsidR="005D3C06" w:rsidRPr="00A94106" w:rsidRDefault="006D607A" w:rsidP="0084291C">
            <w:pPr>
              <w:tabs>
                <w:tab w:val="left" w:pos="334"/>
              </w:tabs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1/1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70D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Gyldig fra dato:</w:t>
            </w:r>
          </w:p>
          <w:p w14:paraId="0E936496" w14:textId="77777777" w:rsidR="005D3C06" w:rsidRPr="0084291C" w:rsidRDefault="005D3C06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</w:p>
        </w:tc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693BA" w14:textId="77777777" w:rsidR="005D3C06" w:rsidRPr="00A94106" w:rsidRDefault="00F3645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Sider </w:t>
            </w:r>
            <w:r w:rsidR="005D3C06" w:rsidRPr="00A94106">
              <w:rPr>
                <w:rFonts w:ascii="Myriad Pro" w:hAnsi="Myriad Pro"/>
                <w:sz w:val="18"/>
              </w:rPr>
              <w:t>i alt:</w:t>
            </w:r>
          </w:p>
          <w:p w14:paraId="10DE1A1E" w14:textId="77777777" w:rsidR="005D3C06" w:rsidRPr="00A94106" w:rsidRDefault="00CF7376" w:rsidP="00B85BAD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1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B8A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Antall vedlegg:</w:t>
            </w:r>
          </w:p>
          <w:p w14:paraId="1E65C580" w14:textId="77777777" w:rsidR="005D3C06" w:rsidRPr="00A94106" w:rsidRDefault="00CF7376" w:rsidP="00B85BAD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</w:t>
            </w:r>
          </w:p>
        </w:tc>
      </w:tr>
      <w:tr w:rsidR="005D3C06" w:rsidRPr="00A94106" w14:paraId="704ACE9D" w14:textId="77777777">
        <w:trPr>
          <w:trHeight w:val="1330"/>
        </w:trPr>
        <w:tc>
          <w:tcPr>
            <w:tcW w:w="47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0586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Leverandør:</w:t>
            </w:r>
          </w:p>
          <w:p w14:paraId="099D1E13" w14:textId="77777777" w:rsidR="0084291C" w:rsidRPr="0084291C" w:rsidRDefault="0084291C" w:rsidP="00B85BAD">
            <w:pPr>
              <w:rPr>
                <w:rFonts w:ascii="Myriad Pro" w:hAnsi="Myriad Pro"/>
                <w:b/>
                <w:sz w:val="18"/>
              </w:rPr>
            </w:pPr>
          </w:p>
        </w:tc>
        <w:tc>
          <w:tcPr>
            <w:tcW w:w="53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7586" w14:textId="77777777" w:rsidR="005D3C06" w:rsidRPr="00A94106" w:rsidRDefault="00835EB0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Anskaffelsesmyndighet for </w:t>
            </w:r>
            <w:r w:rsidR="00D93079">
              <w:rPr>
                <w:rFonts w:ascii="Myriad Pro" w:hAnsi="Myriad Pro"/>
                <w:sz w:val="18"/>
              </w:rPr>
              <w:t>Forsvarsmateriell</w:t>
            </w:r>
            <w:r w:rsidR="005D3C06" w:rsidRPr="00A94106">
              <w:rPr>
                <w:rFonts w:ascii="Myriad Pro" w:hAnsi="Myriad Pro"/>
                <w:sz w:val="18"/>
              </w:rPr>
              <w:t>:</w:t>
            </w:r>
          </w:p>
          <w:p w14:paraId="2C847F7B" w14:textId="77777777" w:rsidR="005D3C06" w:rsidRDefault="00B81B92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IKT-kapasiteter </w:t>
            </w:r>
          </w:p>
          <w:p w14:paraId="721B5770" w14:textId="77777777" w:rsidR="005D3C06" w:rsidRDefault="00B81B92" w:rsidP="00B85BAD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Postboks 811 </w:t>
            </w:r>
          </w:p>
          <w:p w14:paraId="1DF66803" w14:textId="77777777" w:rsidR="005D3C06" w:rsidRPr="00A94106" w:rsidRDefault="00B81B92" w:rsidP="00B85BAD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1306 Sandvika</w:t>
            </w:r>
          </w:p>
          <w:p w14:paraId="11010C8A" w14:textId="77777777" w:rsidR="005D3C06" w:rsidRPr="00B81B92" w:rsidRDefault="00B81B92" w:rsidP="00B85BAD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sz w:val="18"/>
              </w:rPr>
              <w:br/>
            </w:r>
            <w:r w:rsidRPr="00B81B92">
              <w:rPr>
                <w:rFonts w:ascii="Myriad Pro" w:hAnsi="Myriad Pro"/>
                <w:b/>
                <w:sz w:val="18"/>
              </w:rPr>
              <w:t>Organisasjonsnummer: 916 075 855</w:t>
            </w:r>
          </w:p>
        </w:tc>
      </w:tr>
      <w:tr w:rsidR="005D3C06" w:rsidRPr="00A94106" w14:paraId="25009DA7" w14:textId="77777777" w:rsidTr="005C2347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55DF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7A537D9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362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6CD8B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50084D4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t xml:space="preserve">          </w:t>
            </w: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5E8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2FA019F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41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020C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01C606D4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5D3C06" w:rsidRPr="00A94106" w14:paraId="3CC73F18" w14:textId="77777777">
        <w:trPr>
          <w:trHeight w:val="674"/>
        </w:trPr>
        <w:tc>
          <w:tcPr>
            <w:tcW w:w="4727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D0B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14:paraId="37CF93B6" w14:textId="77777777" w:rsidR="005D3C06" w:rsidRPr="00A94106" w:rsidRDefault="005D3C06" w:rsidP="0053203C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31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15E9A" w14:textId="51CFF18B" w:rsidR="005D3C06" w:rsidRPr="00A94106" w:rsidRDefault="005D3C06" w:rsidP="00016112">
            <w:pPr>
              <w:rPr>
                <w:rFonts w:ascii="Myriad Pro" w:hAnsi="Myriad Pro"/>
                <w:sz w:val="18"/>
              </w:rPr>
            </w:pPr>
            <w:proofErr w:type="gramStart"/>
            <w:r w:rsidRPr="00A94106">
              <w:rPr>
                <w:rFonts w:ascii="Myriad Pro" w:hAnsi="Myriad Pro"/>
                <w:sz w:val="18"/>
              </w:rPr>
              <w:t>Navn  -</w:t>
            </w:r>
            <w:proofErr w:type="gramEnd"/>
            <w:r w:rsidRPr="00A94106">
              <w:rPr>
                <w:rFonts w:ascii="Myriad Pro" w:hAnsi="Myriad Pro"/>
                <w:sz w:val="18"/>
              </w:rPr>
              <w:t xml:space="preserve"> stilling/grad</w:t>
            </w:r>
            <w:r w:rsidR="00B81B92">
              <w:rPr>
                <w:rFonts w:ascii="Myriad Pro" w:hAnsi="Myriad Pro"/>
                <w:b/>
                <w:sz w:val="18"/>
              </w:rPr>
              <w:t xml:space="preserve"> </w:t>
            </w:r>
          </w:p>
        </w:tc>
      </w:tr>
      <w:tr w:rsidR="005D3C06" w:rsidRPr="00A94106" w14:paraId="28C4259E" w14:textId="77777777">
        <w:trPr>
          <w:trHeight w:val="268"/>
        </w:trPr>
        <w:tc>
          <w:tcPr>
            <w:tcW w:w="472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42CC4D04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Økonomisk maksimal forpliktelse for Forsvaret</w:t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32B36F5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Endring av leveringstidspunkt som følge av denne endringsavtale:</w:t>
            </w:r>
          </w:p>
        </w:tc>
      </w:tr>
      <w:tr w:rsidR="005D3C06" w:rsidRPr="00A94106" w14:paraId="2F67FF38" w14:textId="77777777">
        <w:trPr>
          <w:trHeight w:val="601"/>
        </w:trPr>
        <w:tc>
          <w:tcPr>
            <w:tcW w:w="24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3E848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4D52C961" w14:textId="77777777" w:rsidR="005D3C06" w:rsidRPr="0084291C" w:rsidRDefault="005D3C06" w:rsidP="00B70502">
            <w:pPr>
              <w:jc w:val="center"/>
              <w:rPr>
                <w:rFonts w:ascii="Myriad Pro" w:hAnsi="Myriad Pro"/>
                <w:b/>
                <w:sz w:val="18"/>
              </w:rPr>
            </w:pPr>
          </w:p>
        </w:tc>
        <w:tc>
          <w:tcPr>
            <w:tcW w:w="224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4630E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4F59019A" w14:textId="77777777" w:rsidR="005D3C06" w:rsidRPr="00455D3D" w:rsidRDefault="005D3C06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</w:p>
        </w:tc>
        <w:tc>
          <w:tcPr>
            <w:tcW w:w="240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F51F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0F18C648" w14:textId="77777777" w:rsidR="005D3C06" w:rsidRPr="0084291C" w:rsidRDefault="005D3C06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</w:p>
        </w:tc>
        <w:tc>
          <w:tcPr>
            <w:tcW w:w="291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7B5F32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4BFFCCFE" w14:textId="77777777" w:rsidR="005D3C06" w:rsidRPr="0084291C" w:rsidRDefault="005D3C06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</w:p>
        </w:tc>
      </w:tr>
      <w:tr w:rsidR="005D3C06" w:rsidRPr="00A94106" w14:paraId="5EB3F81E" w14:textId="77777777">
        <w:trPr>
          <w:trHeight w:val="6759"/>
        </w:trPr>
        <w:tc>
          <w:tcPr>
            <w:tcW w:w="1004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43B6E41B" w14:textId="77777777" w:rsidR="00A65063" w:rsidRDefault="005D3C06" w:rsidP="00A65063">
            <w:pPr>
              <w:rPr>
                <w:rFonts w:ascii="Myriad Pro" w:hAnsi="Myriad Pro"/>
                <w:sz w:val="18"/>
              </w:rPr>
            </w:pPr>
            <w:proofErr w:type="spellStart"/>
            <w:r w:rsidRPr="00A94106">
              <w:rPr>
                <w:rFonts w:ascii="Myriad Pro" w:hAnsi="Myriad Pro"/>
                <w:sz w:val="18"/>
              </w:rPr>
              <w:t>Kontraktpartene</w:t>
            </w:r>
            <w:proofErr w:type="spellEnd"/>
            <w:r w:rsidRPr="00A94106">
              <w:rPr>
                <w:rFonts w:ascii="Myriad Pro" w:hAnsi="Myriad Pro"/>
                <w:sz w:val="18"/>
              </w:rPr>
              <w:t xml:space="preserve"> er enige om at ovenfor angitt kontrakt/bestilling endres </w:t>
            </w:r>
            <w:r w:rsidR="00F36458" w:rsidRPr="00A94106">
              <w:rPr>
                <w:rFonts w:ascii="Myriad Pro" w:hAnsi="Myriad Pro"/>
                <w:sz w:val="18"/>
              </w:rPr>
              <w:t>som følger</w:t>
            </w:r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5A59B4B3" w14:textId="77777777" w:rsidR="00CA40E0" w:rsidRDefault="00CA40E0" w:rsidP="00CA40E0">
            <w:pPr>
              <w:rPr>
                <w:rFonts w:ascii="Myriad Pro" w:hAnsi="Myriad Pro"/>
                <w:sz w:val="18"/>
              </w:rPr>
            </w:pPr>
          </w:p>
          <w:p w14:paraId="3E762F83" w14:textId="77777777" w:rsidR="008D2EAA" w:rsidRPr="008D2EAA" w:rsidRDefault="008D2EAA" w:rsidP="008D2EAA">
            <w:pPr>
              <w:pStyle w:val="Listeavsnitt"/>
            </w:pPr>
          </w:p>
          <w:p w14:paraId="5709916D" w14:textId="77777777" w:rsidR="002C08C5" w:rsidRDefault="002C08C5" w:rsidP="00A72B95">
            <w:pPr>
              <w:pStyle w:val="Listeavsnitt"/>
              <w:rPr>
                <w:rFonts w:ascii="Myriad Pro" w:hAnsi="Myriad Pro"/>
                <w:sz w:val="18"/>
              </w:rPr>
            </w:pPr>
          </w:p>
          <w:p w14:paraId="251CDE76" w14:textId="77777777" w:rsidR="002C08C5" w:rsidRDefault="002C08C5" w:rsidP="002C08C5">
            <w:pPr>
              <w:rPr>
                <w:rFonts w:ascii="Myriad Pro" w:hAnsi="Myriad Pro"/>
                <w:sz w:val="18"/>
              </w:rPr>
            </w:pPr>
          </w:p>
          <w:p w14:paraId="5F8F22DE" w14:textId="77777777" w:rsidR="008D2EAA" w:rsidRDefault="008D2EAA" w:rsidP="002C08C5">
            <w:pPr>
              <w:rPr>
                <w:rFonts w:ascii="Myriad Pro" w:hAnsi="Myriad Pro"/>
                <w:sz w:val="18"/>
              </w:rPr>
            </w:pPr>
          </w:p>
          <w:p w14:paraId="11397BDD" w14:textId="77777777" w:rsidR="008D2EAA" w:rsidRDefault="008D2EAA" w:rsidP="002C08C5">
            <w:pPr>
              <w:rPr>
                <w:rFonts w:ascii="Myriad Pro" w:hAnsi="Myriad Pro"/>
                <w:sz w:val="18"/>
              </w:rPr>
            </w:pPr>
          </w:p>
          <w:p w14:paraId="65517F43" w14:textId="77777777" w:rsidR="008D2EAA" w:rsidRDefault="008D2EAA" w:rsidP="002C08C5">
            <w:pPr>
              <w:rPr>
                <w:rFonts w:ascii="Myriad Pro" w:hAnsi="Myriad Pro"/>
                <w:sz w:val="18"/>
              </w:rPr>
            </w:pPr>
          </w:p>
          <w:p w14:paraId="028C0D1A" w14:textId="77777777" w:rsidR="008D2EAA" w:rsidRDefault="008D2EAA" w:rsidP="002C08C5">
            <w:pPr>
              <w:rPr>
                <w:rFonts w:ascii="Myriad Pro" w:hAnsi="Myriad Pro"/>
                <w:sz w:val="18"/>
              </w:rPr>
            </w:pPr>
          </w:p>
          <w:p w14:paraId="51DF572A" w14:textId="77777777" w:rsidR="008D2EAA" w:rsidRDefault="008D2EAA" w:rsidP="002C08C5">
            <w:pPr>
              <w:rPr>
                <w:rFonts w:ascii="Myriad Pro" w:hAnsi="Myriad Pro"/>
                <w:sz w:val="18"/>
              </w:rPr>
            </w:pPr>
          </w:p>
          <w:p w14:paraId="001FD35C" w14:textId="77777777" w:rsidR="002F0BDB" w:rsidRDefault="002F0BDB" w:rsidP="002C08C5">
            <w:pPr>
              <w:rPr>
                <w:rFonts w:ascii="Myriad Pro" w:hAnsi="Myriad Pro"/>
                <w:sz w:val="18"/>
              </w:rPr>
            </w:pPr>
          </w:p>
          <w:p w14:paraId="5FFC2685" w14:textId="77777777" w:rsidR="002F0BDB" w:rsidRDefault="002F0BDB" w:rsidP="002C08C5">
            <w:pPr>
              <w:rPr>
                <w:rFonts w:ascii="Myriad Pro" w:hAnsi="Myriad Pro"/>
                <w:sz w:val="18"/>
              </w:rPr>
            </w:pPr>
          </w:p>
          <w:p w14:paraId="675E9BB3" w14:textId="77777777" w:rsid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33881305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064E7D5D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0C2C0466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0FB16598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239335F6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6189EB9E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0320F0A8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21BD11DC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6D62DA92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046805FC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25BA3A3D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7458F7A5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14216BB5" w14:textId="77777777" w:rsidR="0053203C" w:rsidRP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612DAE7B" w14:textId="77777777" w:rsidR="0053203C" w:rsidRDefault="0053203C" w:rsidP="0053203C">
            <w:pPr>
              <w:rPr>
                <w:rFonts w:ascii="Myriad Pro" w:hAnsi="Myriad Pro"/>
                <w:sz w:val="18"/>
              </w:rPr>
            </w:pPr>
          </w:p>
          <w:p w14:paraId="308B9993" w14:textId="77777777" w:rsidR="0053203C" w:rsidRDefault="0053203C" w:rsidP="0053203C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Kontaktpersoner i Forsvarsmateriell IKT-kapasiteter:</w:t>
            </w:r>
          </w:p>
          <w:p w14:paraId="768F5DA9" w14:textId="4D2D10DF" w:rsidR="0053203C" w:rsidRDefault="0053203C" w:rsidP="0053203C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Merkantil </w:t>
            </w:r>
            <w:proofErr w:type="gramStart"/>
            <w:r>
              <w:rPr>
                <w:rFonts w:ascii="Myriad Pro" w:hAnsi="Myriad Pro"/>
                <w:sz w:val="18"/>
              </w:rPr>
              <w:t>saksbehandler:  Teknisk</w:t>
            </w:r>
            <w:proofErr w:type="gramEnd"/>
            <w:r>
              <w:rPr>
                <w:rFonts w:ascii="Myriad Pro" w:hAnsi="Myriad Pro"/>
                <w:sz w:val="18"/>
              </w:rPr>
              <w:t xml:space="preserve"> saksbehandler/prosjektleder: </w:t>
            </w:r>
          </w:p>
          <w:p w14:paraId="7509249C" w14:textId="77777777" w:rsidR="00075C10" w:rsidRDefault="00075C10" w:rsidP="0053203C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Protokoll: </w:t>
            </w:r>
          </w:p>
          <w:p w14:paraId="7ACE7D90" w14:textId="77777777" w:rsidR="002F0BDB" w:rsidRPr="0053203C" w:rsidRDefault="002F0BDB" w:rsidP="0053203C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725C2A78" w14:textId="77777777" w:rsidTr="00127C3F">
        <w:trPr>
          <w:trHeight w:val="511"/>
        </w:trPr>
        <w:tc>
          <w:tcPr>
            <w:tcW w:w="10041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8C0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Med unntak av de endringer som er avtalt i denne endringsavtale, beholder alle vilkår og bestemmelser i kontrakten/bestillingen - innbefattet tidligere endringer - sin fulle gyldighet.</w:t>
            </w:r>
          </w:p>
          <w:p w14:paraId="49022542" w14:textId="77777777" w:rsidR="005D3C06" w:rsidRPr="00A94106" w:rsidRDefault="005D3C06" w:rsidP="00B85BAD">
            <w:pPr>
              <w:spacing w:after="20"/>
              <w:rPr>
                <w:rFonts w:ascii="Myriad Pro" w:hAnsi="Myriad Pro"/>
                <w:sz w:val="18"/>
              </w:rPr>
            </w:pPr>
          </w:p>
        </w:tc>
      </w:tr>
    </w:tbl>
    <w:p w14:paraId="54D62119" w14:textId="77777777" w:rsidR="00B85BAD" w:rsidRPr="00A94106" w:rsidRDefault="00B85BAD">
      <w:pPr>
        <w:rPr>
          <w:rFonts w:ascii="Myriad Pro" w:hAnsi="Myriad Pro"/>
        </w:rPr>
      </w:pPr>
    </w:p>
    <w:sectPr w:rsidR="00B85BAD" w:rsidRPr="00A94106">
      <w:footerReference w:type="default" r:id="rId11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70D65" w14:textId="77777777" w:rsidR="008B7054" w:rsidRDefault="008B7054">
      <w:r>
        <w:separator/>
      </w:r>
    </w:p>
  </w:endnote>
  <w:endnote w:type="continuationSeparator" w:id="0">
    <w:p w14:paraId="2F299D7B" w14:textId="77777777" w:rsidR="008B7054" w:rsidRDefault="008B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E3156" w14:textId="77777777" w:rsidR="008B7054" w:rsidRPr="006B394C" w:rsidRDefault="008B7054">
    <w:pPr>
      <w:rPr>
        <w:rFonts w:ascii="Myriad Pro" w:hAnsi="Myriad Pro"/>
        <w:sz w:val="20"/>
      </w:rPr>
    </w:pPr>
    <w:r w:rsidRPr="006B394C">
      <w:rPr>
        <w:rFonts w:ascii="Myriad Pro" w:hAnsi="Myriad Pro"/>
        <w:sz w:val="20"/>
      </w:rPr>
      <w:t>Januar 2016</w:t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</w:p>
  <w:p w14:paraId="33676661" w14:textId="77777777" w:rsidR="008B7054" w:rsidRPr="006B394C" w:rsidRDefault="008B7054">
    <w:pPr>
      <w:pStyle w:val="Bunn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F66ED" w14:textId="77777777" w:rsidR="008B7054" w:rsidRDefault="008B7054">
      <w:r>
        <w:separator/>
      </w:r>
    </w:p>
  </w:footnote>
  <w:footnote w:type="continuationSeparator" w:id="0">
    <w:p w14:paraId="4FAC5F76" w14:textId="77777777" w:rsidR="008B7054" w:rsidRDefault="008B7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33D"/>
    <w:multiLevelType w:val="multilevel"/>
    <w:tmpl w:val="FC96B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05009A8"/>
    <w:multiLevelType w:val="hybridMultilevel"/>
    <w:tmpl w:val="F840305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53C10"/>
    <w:multiLevelType w:val="hybridMultilevel"/>
    <w:tmpl w:val="7A963DE0"/>
    <w:lvl w:ilvl="0" w:tplc="2A80F892">
      <w:start w:val="1"/>
      <w:numFmt w:val="bullet"/>
      <w:lvlText w:val="-"/>
      <w:lvlJc w:val="left"/>
      <w:pPr>
        <w:ind w:left="1080" w:hanging="360"/>
      </w:pPr>
      <w:rPr>
        <w:rFonts w:ascii="Myriad Pro" w:eastAsia="Times New Roman" w:hAnsi="Myriad Pro" w:cs="Times New Roman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715F7D"/>
    <w:multiLevelType w:val="hybridMultilevel"/>
    <w:tmpl w:val="B8866322"/>
    <w:lvl w:ilvl="0" w:tplc="75EE8F7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E79A6"/>
    <w:multiLevelType w:val="hybridMultilevel"/>
    <w:tmpl w:val="A0FA1AD2"/>
    <w:lvl w:ilvl="0" w:tplc="92A422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1F4094"/>
    <w:multiLevelType w:val="hybridMultilevel"/>
    <w:tmpl w:val="52ECB87A"/>
    <w:lvl w:ilvl="0" w:tplc="2A80F892">
      <w:start w:val="1"/>
      <w:numFmt w:val="bullet"/>
      <w:lvlText w:val="-"/>
      <w:lvlJc w:val="left"/>
      <w:pPr>
        <w:ind w:left="1080" w:hanging="360"/>
      </w:pPr>
      <w:rPr>
        <w:rFonts w:ascii="Myriad Pro" w:eastAsia="Times New Roman" w:hAnsi="Myriad Pro" w:cs="Times New Roman" w:hint="default"/>
      </w:rPr>
    </w:lvl>
    <w:lvl w:ilvl="1" w:tplc="0414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2854836"/>
    <w:multiLevelType w:val="hybridMultilevel"/>
    <w:tmpl w:val="D4BA8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B7180"/>
    <w:multiLevelType w:val="hybridMultilevel"/>
    <w:tmpl w:val="8BD865F4"/>
    <w:lvl w:ilvl="0" w:tplc="6010D2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5766364">
    <w:abstractNumId w:val="2"/>
  </w:num>
  <w:num w:numId="2" w16cid:durableId="2094351091">
    <w:abstractNumId w:val="1"/>
  </w:num>
  <w:num w:numId="3" w16cid:durableId="21056839">
    <w:abstractNumId w:val="3"/>
  </w:num>
  <w:num w:numId="4" w16cid:durableId="1988244621">
    <w:abstractNumId w:val="2"/>
  </w:num>
  <w:num w:numId="5" w16cid:durableId="566763626">
    <w:abstractNumId w:val="5"/>
  </w:num>
  <w:num w:numId="6" w16cid:durableId="2131891935">
    <w:abstractNumId w:val="7"/>
  </w:num>
  <w:num w:numId="7" w16cid:durableId="634719278">
    <w:abstractNumId w:val="4"/>
  </w:num>
  <w:num w:numId="8" w16cid:durableId="938290823">
    <w:abstractNumId w:val="0"/>
  </w:num>
  <w:num w:numId="9" w16cid:durableId="4695230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225"/>
    <w:rsid w:val="00001AF5"/>
    <w:rsid w:val="00016112"/>
    <w:rsid w:val="000564F9"/>
    <w:rsid w:val="0005689F"/>
    <w:rsid w:val="00075C10"/>
    <w:rsid w:val="00127C3F"/>
    <w:rsid w:val="001F0DD1"/>
    <w:rsid w:val="00221A6D"/>
    <w:rsid w:val="00277974"/>
    <w:rsid w:val="002837A2"/>
    <w:rsid w:val="002930E8"/>
    <w:rsid w:val="002C08C5"/>
    <w:rsid w:val="002F0BDB"/>
    <w:rsid w:val="002F5225"/>
    <w:rsid w:val="00303338"/>
    <w:rsid w:val="00316CF5"/>
    <w:rsid w:val="0032660F"/>
    <w:rsid w:val="00345C76"/>
    <w:rsid w:val="00370846"/>
    <w:rsid w:val="003C7C51"/>
    <w:rsid w:val="003F273F"/>
    <w:rsid w:val="003F4BE0"/>
    <w:rsid w:val="00455D3D"/>
    <w:rsid w:val="00484178"/>
    <w:rsid w:val="004B263D"/>
    <w:rsid w:val="004B2CAC"/>
    <w:rsid w:val="00517345"/>
    <w:rsid w:val="00526C42"/>
    <w:rsid w:val="0053203C"/>
    <w:rsid w:val="005C2347"/>
    <w:rsid w:val="005D3C06"/>
    <w:rsid w:val="0063374C"/>
    <w:rsid w:val="006B394C"/>
    <w:rsid w:val="006B794F"/>
    <w:rsid w:val="006D607A"/>
    <w:rsid w:val="006E6FCF"/>
    <w:rsid w:val="00723BCA"/>
    <w:rsid w:val="007703DB"/>
    <w:rsid w:val="008076C9"/>
    <w:rsid w:val="00835EB0"/>
    <w:rsid w:val="0084291C"/>
    <w:rsid w:val="00857B31"/>
    <w:rsid w:val="008B7054"/>
    <w:rsid w:val="008D2EAA"/>
    <w:rsid w:val="00990CC4"/>
    <w:rsid w:val="009D4112"/>
    <w:rsid w:val="00A16234"/>
    <w:rsid w:val="00A65063"/>
    <w:rsid w:val="00A72B95"/>
    <w:rsid w:val="00A94106"/>
    <w:rsid w:val="00AA5879"/>
    <w:rsid w:val="00AB0713"/>
    <w:rsid w:val="00AD1FDF"/>
    <w:rsid w:val="00B06B95"/>
    <w:rsid w:val="00B25C83"/>
    <w:rsid w:val="00B70502"/>
    <w:rsid w:val="00B715DC"/>
    <w:rsid w:val="00B81B92"/>
    <w:rsid w:val="00B85BAD"/>
    <w:rsid w:val="00BA76FF"/>
    <w:rsid w:val="00BC305D"/>
    <w:rsid w:val="00BC7D00"/>
    <w:rsid w:val="00BE4363"/>
    <w:rsid w:val="00C03BC0"/>
    <w:rsid w:val="00C04989"/>
    <w:rsid w:val="00C44344"/>
    <w:rsid w:val="00C744C8"/>
    <w:rsid w:val="00C840AB"/>
    <w:rsid w:val="00CA40E0"/>
    <w:rsid w:val="00CF7376"/>
    <w:rsid w:val="00D569F8"/>
    <w:rsid w:val="00D93079"/>
    <w:rsid w:val="00DA3F04"/>
    <w:rsid w:val="00E164EB"/>
    <w:rsid w:val="00EB0022"/>
    <w:rsid w:val="00EE6AD8"/>
    <w:rsid w:val="00F00109"/>
    <w:rsid w:val="00F36458"/>
    <w:rsid w:val="00FB1DF6"/>
    <w:rsid w:val="00FD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D0CA24"/>
  <w15:docId w15:val="{F095F46E-02A5-428F-8D6E-A73BC6E8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A65063"/>
    <w:pPr>
      <w:ind w:left="720"/>
      <w:contextualSpacing/>
    </w:pPr>
  </w:style>
  <w:style w:type="paragraph" w:styleId="Revisjon">
    <w:name w:val="Revision"/>
    <w:hidden/>
    <w:uiPriority w:val="99"/>
    <w:semiHidden/>
    <w:rsid w:val="005320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11%20for%20Blanketter%20ARF%20norsk%20og%20engelsk.zip\Blankett%205106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FFF996D0EB2B4CAC7B9551F40DC414" ma:contentTypeVersion="4" ma:contentTypeDescription="Opprett et nytt dokument." ma:contentTypeScope="" ma:versionID="99b4540dc4d81c2e7b586b978ba65268">
  <xsd:schema xmlns:xsd="http://www.w3.org/2001/XMLSchema" xmlns:xs="http://www.w3.org/2001/XMLSchema" xmlns:p="http://schemas.microsoft.com/office/2006/metadata/properties" xmlns:ns2="c5e866bf-9d85-471d-86dc-81d4d99522ed" targetNamespace="http://schemas.microsoft.com/office/2006/metadata/properties" ma:root="true" ma:fieldsID="61247fb8a642ddf347aa13e8a4e7eea3" ns2:_="">
    <xsd:import namespace="c5e866bf-9d85-471d-86dc-81d4d9952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66bf-9d85-471d-86dc-81d4d9952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3EDE04-C121-4297-8DB5-FE8FC7C58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C84344-73D9-4929-941E-9C926E602F24}">
  <ds:schemaRefs>
    <ds:schemaRef ds:uri="http://purl.org/dc/terms/"/>
    <ds:schemaRef ds:uri="4c0a4739-058c-4a6b-9871-4ea836128b31"/>
    <ds:schemaRef ds:uri="http://schemas.microsoft.com/office/2006/documentManagement/types"/>
    <ds:schemaRef ds:uri="http://schemas.microsoft.com/sharepoint/v4"/>
    <ds:schemaRef ds:uri="http://purl.org/dc/elements/1.1/"/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openxmlformats.org/package/2006/metadata/core-properties"/>
    <ds:schemaRef ds:uri="dd00ab93-0e18-411d-b15d-2f87675ae7e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B79F62-A4C7-4807-97FB-DEAA1BFEA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e866bf-9d85-471d-86dc-81d4d9952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5106</Template>
  <TotalTime>36</TotalTime>
  <Pages>1</Pages>
  <Words>116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Endringsavtale</vt:lpstr>
    </vt:vector>
  </TitlesOfParts>
  <Company>Forsvaret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Endringsavtale</dc:title>
  <dc:creator>RuneHoksrød</dc:creator>
  <cp:lastModifiedBy>Trym Vamråk</cp:lastModifiedBy>
  <cp:revision>8</cp:revision>
  <cp:lastPrinted>2014-03-25T08:36:00Z</cp:lastPrinted>
  <dcterms:created xsi:type="dcterms:W3CDTF">2021-12-09T08:28:00Z</dcterms:created>
  <dcterms:modified xsi:type="dcterms:W3CDTF">2024-08-12T08:27:00Z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0x0101001BFFF996D0EB2B4CAC7B9551F40DC414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243600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  <property fmtid="{D5CDD505-2E9C-101B-9397-08002B2CF9AE}" pid="13" name="MSIP_Label_536d71ed-e286-42a1-8703-c1fd0ea2549c_Enabled">
    <vt:lpwstr>true</vt:lpwstr>
  </property>
  <property fmtid="{D5CDD505-2E9C-101B-9397-08002B2CF9AE}" pid="14" name="MSIP_Label_536d71ed-e286-42a1-8703-c1fd0ea2549c_SetDate">
    <vt:lpwstr>2024-08-12T08:26:30Z</vt:lpwstr>
  </property>
  <property fmtid="{D5CDD505-2E9C-101B-9397-08002B2CF9AE}" pid="15" name="MSIP_Label_536d71ed-e286-42a1-8703-c1fd0ea2549c_Method">
    <vt:lpwstr>Privileged</vt:lpwstr>
  </property>
  <property fmtid="{D5CDD505-2E9C-101B-9397-08002B2CF9AE}" pid="16" name="MSIP_Label_536d71ed-e286-42a1-8703-c1fd0ea2549c_Name">
    <vt:lpwstr>Ugradert – kan deles fritt</vt:lpwstr>
  </property>
  <property fmtid="{D5CDD505-2E9C-101B-9397-08002B2CF9AE}" pid="17" name="MSIP_Label_536d71ed-e286-42a1-8703-c1fd0ea2549c_SiteId">
    <vt:lpwstr>1e0e6195-b5ec-427a-9cc1-db95904592f9</vt:lpwstr>
  </property>
  <property fmtid="{D5CDD505-2E9C-101B-9397-08002B2CF9AE}" pid="18" name="MSIP_Label_536d71ed-e286-42a1-8703-c1fd0ea2549c_ActionId">
    <vt:lpwstr>6eeae2e7-1796-461f-8597-9030c4ab903b</vt:lpwstr>
  </property>
  <property fmtid="{D5CDD505-2E9C-101B-9397-08002B2CF9AE}" pid="19" name="MSIP_Label_536d71ed-e286-42a1-8703-c1fd0ea2549c_ContentBits">
    <vt:lpwstr>0</vt:lpwstr>
  </property>
</Properties>
</file>